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D2CCEF" w14:textId="77777777" w:rsidR="00414232" w:rsidRDefault="00414232" w:rsidP="004142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SHILSTON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710CCFE0" w14:textId="77777777" w:rsidR="00414232" w:rsidRDefault="00414232" w:rsidP="004142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8FC987" w14:textId="77777777" w:rsidR="00414232" w:rsidRDefault="00414232" w:rsidP="004142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32EAFB" w14:textId="77777777" w:rsidR="00414232" w:rsidRDefault="00414232" w:rsidP="004142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Aug.1483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Exeter into lands</w:t>
      </w:r>
    </w:p>
    <w:p w14:paraId="526D55BB" w14:textId="77777777" w:rsidR="00414232" w:rsidRDefault="00414232" w:rsidP="004142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Joan Pole(q.v.).</w:t>
      </w:r>
    </w:p>
    <w:p w14:paraId="477EC9C4" w14:textId="77777777" w:rsidR="00414232" w:rsidRDefault="00414232" w:rsidP="00414232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60F2E15" w14:textId="77777777" w:rsidR="00414232" w:rsidRDefault="00414232" w:rsidP="00414232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p.10)</w:t>
      </w:r>
    </w:p>
    <w:p w14:paraId="6F67B936" w14:textId="77777777" w:rsidR="00414232" w:rsidRDefault="00414232" w:rsidP="0041423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93947CC" w14:textId="77777777" w:rsidR="00414232" w:rsidRDefault="00414232" w:rsidP="0041423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5844EA1" w14:textId="77777777" w:rsidR="00414232" w:rsidRDefault="00414232" w:rsidP="0041423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 July 2021</w:t>
      </w:r>
    </w:p>
    <w:p w14:paraId="4EDC8582" w14:textId="5FC93128" w:rsidR="00BA00AB" w:rsidRPr="0041423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142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EEE20" w14:textId="77777777" w:rsidR="00414232" w:rsidRDefault="00414232" w:rsidP="009139A6">
      <w:r>
        <w:separator/>
      </w:r>
    </w:p>
  </w:endnote>
  <w:endnote w:type="continuationSeparator" w:id="0">
    <w:p w14:paraId="6512930A" w14:textId="77777777" w:rsidR="00414232" w:rsidRDefault="004142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140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1A7C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2DD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A9C3F" w14:textId="77777777" w:rsidR="00414232" w:rsidRDefault="00414232" w:rsidP="009139A6">
      <w:r>
        <w:separator/>
      </w:r>
    </w:p>
  </w:footnote>
  <w:footnote w:type="continuationSeparator" w:id="0">
    <w:p w14:paraId="50E24D9E" w14:textId="77777777" w:rsidR="00414232" w:rsidRDefault="004142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3FB5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1E4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5EC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232"/>
    <w:rsid w:val="000666E0"/>
    <w:rsid w:val="002510B7"/>
    <w:rsid w:val="0041423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AD89A"/>
  <w15:chartTrackingRefBased/>
  <w15:docId w15:val="{03DE5620-5E33-4A51-9E17-B5CDD2993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2021-07-12T11:01:00Z</dcterms:created>
  <dcterms:modified xsi:type="dcterms:W3CDTF">2021-07-12T11:01:00Z</dcterms:modified>
</cp:coreProperties>
</file>